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36F5239D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2629D5" w:rsidRPr="002629D5">
        <w:rPr>
          <w:b/>
          <w:noProof/>
          <w:sz w:val="24"/>
        </w:rPr>
        <w:t>S6-232</w:t>
      </w:r>
      <w:r w:rsidR="002C6D02">
        <w:rPr>
          <w:b/>
          <w:noProof/>
          <w:sz w:val="24"/>
        </w:rPr>
        <w:t>146</w:t>
      </w:r>
    </w:p>
    <w:p w14:paraId="29A30439" w14:textId="4BE0F921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7D4855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0E6B" w:rsidRPr="00E20E6B">
        <w:rPr>
          <w:rFonts w:ascii="Arial" w:hAnsi="Arial" w:cs="Arial"/>
          <w:b/>
          <w:sz w:val="22"/>
          <w:szCs w:val="22"/>
        </w:rPr>
        <w:t>LS for clarification on Federation Identifier</w:t>
      </w:r>
    </w:p>
    <w:p w14:paraId="611B4358" w14:textId="70B8DE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9950BD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57308B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7254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C6D02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1ECF7BA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0499">
        <w:rPr>
          <w:rFonts w:ascii="Arial" w:hAnsi="Arial" w:cs="Arial"/>
          <w:b/>
          <w:bCs/>
          <w:sz w:val="22"/>
          <w:szCs w:val="22"/>
        </w:rPr>
        <w:t>GSMA OPG</w:t>
      </w:r>
    </w:p>
    <w:p w14:paraId="08C8D7FD" w14:textId="79E47EE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GSMA OPAG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FFA99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33B22A8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716DF">
        <w:rPr>
          <w:rFonts w:ascii="Arial" w:hAnsi="Arial" w:cs="Arial"/>
          <w:b/>
          <w:bCs/>
          <w:sz w:val="22"/>
          <w:szCs w:val="22"/>
        </w:rPr>
        <w:t>sapan.shah@samsung.com</w:t>
      </w:r>
    </w:p>
    <w:p w14:paraId="4009E3A9" w14:textId="551630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330065E" w:rsidR="00B97703" w:rsidRPr="001A2FF3" w:rsidRDefault="00B97703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A2FF3" w:rsidRPr="001A2FF3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59CE2637" w:rsidR="00B97703" w:rsidRPr="00630499" w:rsidRDefault="00630499" w:rsidP="000F6242">
      <w:pPr>
        <w:rPr>
          <w:noProof/>
        </w:rPr>
      </w:pPr>
      <w:r w:rsidRPr="00630499">
        <w:rPr>
          <w:noProof/>
        </w:rPr>
        <w:t xml:space="preserve">SA6 would like to inform GSMA OPG that SA6 is currently </w:t>
      </w:r>
      <w:r w:rsidR="00E20E6B">
        <w:rPr>
          <w:noProof/>
        </w:rPr>
        <w:t>finalizing</w:t>
      </w:r>
      <w:r w:rsidRPr="00630499">
        <w:rPr>
          <w:noProof/>
        </w:rPr>
        <w:t xml:space="preserve"> </w:t>
      </w:r>
      <w:r w:rsidR="00E20E6B">
        <w:rPr>
          <w:noProof/>
        </w:rPr>
        <w:t xml:space="preserve">solution for </w:t>
      </w:r>
      <w:r w:rsidRPr="00630499">
        <w:rPr>
          <w:noProof/>
        </w:rPr>
        <w:t>Edge Node Sharing.</w:t>
      </w:r>
    </w:p>
    <w:p w14:paraId="631DA107" w14:textId="327CDBD8" w:rsidR="00630499" w:rsidRPr="002716DF" w:rsidRDefault="00BA51F9" w:rsidP="000F6242">
      <w:pPr>
        <w:rPr>
          <w:noProof/>
        </w:rPr>
      </w:pPr>
      <w:r>
        <w:rPr>
          <w:noProof/>
        </w:rPr>
        <w:t>With regards to the scenarios covered in solution #43, #44 and #45 of TR 23.700-98</w:t>
      </w:r>
      <w:r w:rsidR="00095342">
        <w:rPr>
          <w:noProof/>
        </w:rPr>
        <w:t xml:space="preserve"> (available at </w:t>
      </w:r>
      <w:hyperlink r:id="rId8" w:history="1">
        <w:r w:rsidR="00095342" w:rsidRPr="00B46B50">
          <w:rPr>
            <w:rStyle w:val="Hyperlink"/>
            <w:noProof/>
          </w:rPr>
          <w:t>https://portal.3gpp.org/desktopmodules/Specifications/SpecificationDetails.aspx?specificationId=3920</w:t>
        </w:r>
      </w:hyperlink>
      <w:r w:rsidR="00095342">
        <w:rPr>
          <w:noProof/>
        </w:rPr>
        <w:t xml:space="preserve"> )</w:t>
      </w:r>
      <w:r>
        <w:rPr>
          <w:noProof/>
        </w:rPr>
        <w:t xml:space="preserve">, and based on </w:t>
      </w:r>
      <w:r w:rsidR="00630499">
        <w:rPr>
          <w:noProof/>
        </w:rPr>
        <w:t xml:space="preserve"> clause </w:t>
      </w:r>
      <w:r w:rsidR="00630499" w:rsidRPr="001A433D">
        <w:rPr>
          <w:noProof/>
        </w:rPr>
        <w:t>4.1.5.2</w:t>
      </w:r>
      <w:r w:rsidR="00630499">
        <w:rPr>
          <w:noProof/>
        </w:rPr>
        <w:t xml:space="preserve"> of </w:t>
      </w:r>
      <w:r w:rsidR="00630499" w:rsidRPr="001A433D">
        <w:rPr>
          <w:noProof/>
        </w:rPr>
        <w:t>East-Westbound Interface APIs</w:t>
      </w:r>
      <w:r w:rsidR="00630499">
        <w:rPr>
          <w:noProof/>
        </w:rPr>
        <w:t xml:space="preserve"> (v2.0) from GSMA OPG, SA6 would like to understand </w:t>
      </w:r>
      <w:r w:rsidR="00D932DB" w:rsidRPr="00D932DB">
        <w:rPr>
          <w:noProof/>
        </w:rPr>
        <w:t>what is the purpose of federation id and how it is used in E/WBI interaction</w:t>
      </w:r>
      <w:r w:rsidR="00630499">
        <w:rPr>
          <w:noProof/>
        </w:rPr>
        <w:t xml:space="preserve">? 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37B314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716DF">
        <w:rPr>
          <w:rFonts w:ascii="Arial" w:hAnsi="Arial" w:cs="Arial"/>
          <w:b/>
        </w:rPr>
        <w:t>GSMA OPG</w:t>
      </w:r>
      <w:r>
        <w:rPr>
          <w:rFonts w:ascii="Arial" w:hAnsi="Arial" w:cs="Arial"/>
          <w:b/>
        </w:rPr>
        <w:t xml:space="preserve"> </w:t>
      </w:r>
    </w:p>
    <w:p w14:paraId="7F3EB1A1" w14:textId="4F28FF41" w:rsidR="002716DF" w:rsidRPr="002716DF" w:rsidRDefault="00B97703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716DF" w:rsidRPr="002716DF">
        <w:rPr>
          <w:noProof/>
        </w:rPr>
        <w:t xml:space="preserve">SA6 </w:t>
      </w:r>
      <w:r w:rsidR="00EA2F63">
        <w:rPr>
          <w:noProof/>
        </w:rPr>
        <w:t xml:space="preserve">kindly </w:t>
      </w:r>
      <w:bookmarkStart w:id="10" w:name="_GoBack"/>
      <w:bookmarkEnd w:id="10"/>
      <w:r w:rsidR="002716DF" w:rsidRPr="002716DF">
        <w:rPr>
          <w:noProof/>
        </w:rPr>
        <w:t>asks GSMA OPG to provide cl</w:t>
      </w:r>
      <w:r w:rsidR="00C25636">
        <w:rPr>
          <w:noProof/>
        </w:rPr>
        <w:t>arification for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811BA1" w14:textId="77777777" w:rsidR="00B2345C" w:rsidRDefault="00B2345C">
      <w:pPr>
        <w:spacing w:after="0"/>
      </w:pPr>
      <w:r>
        <w:separator/>
      </w:r>
    </w:p>
  </w:endnote>
  <w:endnote w:type="continuationSeparator" w:id="0">
    <w:p w14:paraId="466747E3" w14:textId="77777777" w:rsidR="00B2345C" w:rsidRDefault="00B234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7D0D75" w14:textId="77777777" w:rsidR="00B2345C" w:rsidRDefault="00B2345C">
      <w:pPr>
        <w:spacing w:after="0"/>
      </w:pPr>
      <w:r>
        <w:separator/>
      </w:r>
    </w:p>
  </w:footnote>
  <w:footnote w:type="continuationSeparator" w:id="0">
    <w:p w14:paraId="07FBB3C0" w14:textId="77777777" w:rsidR="00B2345C" w:rsidRDefault="00B234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428D"/>
    <w:rsid w:val="00017F23"/>
    <w:rsid w:val="00046F08"/>
    <w:rsid w:val="00095342"/>
    <w:rsid w:val="00095BC2"/>
    <w:rsid w:val="000F6242"/>
    <w:rsid w:val="00143F52"/>
    <w:rsid w:val="00174844"/>
    <w:rsid w:val="001A2FF3"/>
    <w:rsid w:val="001B5856"/>
    <w:rsid w:val="001B5FB0"/>
    <w:rsid w:val="001C3E63"/>
    <w:rsid w:val="002201E4"/>
    <w:rsid w:val="00241362"/>
    <w:rsid w:val="002629D5"/>
    <w:rsid w:val="00270389"/>
    <w:rsid w:val="002716DF"/>
    <w:rsid w:val="002A6824"/>
    <w:rsid w:val="002C6D02"/>
    <w:rsid w:val="002F1940"/>
    <w:rsid w:val="00320F57"/>
    <w:rsid w:val="0034030B"/>
    <w:rsid w:val="00383545"/>
    <w:rsid w:val="00391573"/>
    <w:rsid w:val="003B654D"/>
    <w:rsid w:val="003C489E"/>
    <w:rsid w:val="003D3743"/>
    <w:rsid w:val="00433500"/>
    <w:rsid w:val="00433F71"/>
    <w:rsid w:val="00440D43"/>
    <w:rsid w:val="0045595F"/>
    <w:rsid w:val="004B46AC"/>
    <w:rsid w:val="004C7254"/>
    <w:rsid w:val="004D063A"/>
    <w:rsid w:val="004D569E"/>
    <w:rsid w:val="004E3939"/>
    <w:rsid w:val="00520EC6"/>
    <w:rsid w:val="00524687"/>
    <w:rsid w:val="005B5087"/>
    <w:rsid w:val="00630499"/>
    <w:rsid w:val="006A3A35"/>
    <w:rsid w:val="006E0D4F"/>
    <w:rsid w:val="006E3206"/>
    <w:rsid w:val="006F2D99"/>
    <w:rsid w:val="00726022"/>
    <w:rsid w:val="007F4F92"/>
    <w:rsid w:val="007F6F25"/>
    <w:rsid w:val="00832356"/>
    <w:rsid w:val="00832B2B"/>
    <w:rsid w:val="008746DE"/>
    <w:rsid w:val="008858CD"/>
    <w:rsid w:val="008D772F"/>
    <w:rsid w:val="008E197E"/>
    <w:rsid w:val="00953874"/>
    <w:rsid w:val="0099764C"/>
    <w:rsid w:val="009C3223"/>
    <w:rsid w:val="00A46CCB"/>
    <w:rsid w:val="00A71544"/>
    <w:rsid w:val="00A90373"/>
    <w:rsid w:val="00AC6106"/>
    <w:rsid w:val="00AE1828"/>
    <w:rsid w:val="00B01EC7"/>
    <w:rsid w:val="00B2345C"/>
    <w:rsid w:val="00B33F3C"/>
    <w:rsid w:val="00B5011D"/>
    <w:rsid w:val="00B8200F"/>
    <w:rsid w:val="00B97703"/>
    <w:rsid w:val="00BA51F9"/>
    <w:rsid w:val="00BB6A1F"/>
    <w:rsid w:val="00C04BAC"/>
    <w:rsid w:val="00C17B7B"/>
    <w:rsid w:val="00C23C20"/>
    <w:rsid w:val="00C25636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932DB"/>
    <w:rsid w:val="00DF7E9B"/>
    <w:rsid w:val="00E20E6B"/>
    <w:rsid w:val="00E92981"/>
    <w:rsid w:val="00EA2F63"/>
    <w:rsid w:val="00EB0130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9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48</cp:revision>
  <cp:lastPrinted>2002-04-23T07:10:00Z</cp:lastPrinted>
  <dcterms:created xsi:type="dcterms:W3CDTF">2020-01-14T15:01:00Z</dcterms:created>
  <dcterms:modified xsi:type="dcterms:W3CDTF">2023-05-25T14:00:00Z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